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F7D0F" w14:textId="17896518" w:rsidR="00902400" w:rsidRDefault="00902400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PORES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0CF80E95" w14:textId="14963928" w:rsidR="00902400" w:rsidRDefault="00902400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Atherstone</w:t>
      </w:r>
      <w:r w:rsidR="007222E4">
        <w:rPr>
          <w:rFonts w:ascii="Times New Roman" w:hAnsi="Times New Roman" w:cs="Times New Roman"/>
          <w:sz w:val="24"/>
          <w:szCs w:val="24"/>
        </w:rPr>
        <w:t>, Warwickshire.</w:t>
      </w:r>
    </w:p>
    <w:p w14:paraId="456D9C70" w14:textId="77777777" w:rsidR="00902400" w:rsidRDefault="00902400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CE1BB" w14:textId="77777777" w:rsidR="007222E4" w:rsidRDefault="007222E4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4D6D1" w14:textId="77777777" w:rsidR="00902400" w:rsidRDefault="00902400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Stratford-upon-Avon,</w:t>
      </w:r>
    </w:p>
    <w:p w14:paraId="1921EDD0" w14:textId="77777777" w:rsidR="00902400" w:rsidRDefault="00902400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John Aston(q.v.).</w:t>
      </w:r>
    </w:p>
    <w:p w14:paraId="45AD0EE4" w14:textId="77777777" w:rsidR="00902400" w:rsidRDefault="00902400" w:rsidP="0090240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B2121DD" w14:textId="77777777" w:rsidR="00902400" w:rsidRDefault="00902400" w:rsidP="0090240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pp.26-7)</w:t>
      </w:r>
    </w:p>
    <w:p w14:paraId="69F52874" w14:textId="77777777" w:rsidR="007222E4" w:rsidRPr="007222E4" w:rsidRDefault="007222E4" w:rsidP="007222E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7222E4">
        <w:rPr>
          <w:rFonts w:ascii="Times New Roman" w:eastAsia="Times New Roman" w:hAnsi="Times New Roman" w:cs="Times New Roman"/>
          <w:sz w:val="24"/>
          <w:szCs w:val="24"/>
        </w:rPr>
        <w:t>20 Apr.1484</w:t>
      </w:r>
      <w:r w:rsidRPr="007222E4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virtute officii held in Stratford-upon-Avon</w:t>
      </w:r>
    </w:p>
    <w:p w14:paraId="7D1DC8FF" w14:textId="77777777" w:rsidR="007222E4" w:rsidRPr="007222E4" w:rsidRDefault="007222E4" w:rsidP="007222E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7222E4">
        <w:rPr>
          <w:rFonts w:ascii="Times New Roman" w:eastAsia="Times New Roman" w:hAnsi="Times New Roman" w:cs="Times New Roman"/>
          <w:sz w:val="24"/>
          <w:szCs w:val="24"/>
        </w:rPr>
        <w:tab/>
      </w:r>
      <w:r w:rsidRPr="007222E4">
        <w:rPr>
          <w:rFonts w:ascii="Times New Roman" w:eastAsia="Times New Roman" w:hAnsi="Times New Roman" w:cs="Times New Roman"/>
          <w:sz w:val="24"/>
          <w:szCs w:val="24"/>
        </w:rPr>
        <w:tab/>
        <w:t>into lands of William Langley(q.v.).</w:t>
      </w:r>
    </w:p>
    <w:p w14:paraId="7AB4DD30" w14:textId="77777777" w:rsidR="007222E4" w:rsidRPr="007222E4" w:rsidRDefault="007222E4" w:rsidP="007222E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7222E4">
        <w:rPr>
          <w:rFonts w:ascii="Times New Roman" w:eastAsia="Times New Roman" w:hAnsi="Times New Roman" w:cs="Times New Roman"/>
          <w:sz w:val="24"/>
          <w:szCs w:val="24"/>
        </w:rPr>
        <w:tab/>
      </w:r>
      <w:r w:rsidRPr="007222E4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079672B4" w14:textId="77777777" w:rsidR="007222E4" w:rsidRPr="007222E4" w:rsidRDefault="007222E4" w:rsidP="007222E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222E4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p.92)</w:t>
      </w:r>
    </w:p>
    <w:p w14:paraId="3C03698D" w14:textId="77777777" w:rsidR="007222E4" w:rsidRDefault="007222E4" w:rsidP="007222E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1CD760" w14:textId="77777777" w:rsidR="00902400" w:rsidRDefault="00902400" w:rsidP="009024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A7F71A4" w14:textId="77777777" w:rsidR="00902400" w:rsidRDefault="00902400" w:rsidP="009024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6376C67" w14:textId="4A5A626A" w:rsidR="00902400" w:rsidRDefault="00902400" w:rsidP="0090240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2E9F90A4" w14:textId="7C10F30F" w:rsidR="007222E4" w:rsidRPr="00F85E15" w:rsidRDefault="007222E4" w:rsidP="00902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 June 2024</w:t>
      </w:r>
    </w:p>
    <w:p w14:paraId="7F16C88C" w14:textId="4746A4BA" w:rsidR="00BA00AB" w:rsidRPr="0090240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024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465D8" w14:textId="77777777" w:rsidR="00902400" w:rsidRDefault="00902400" w:rsidP="009139A6">
      <w:r>
        <w:separator/>
      </w:r>
    </w:p>
  </w:endnote>
  <w:endnote w:type="continuationSeparator" w:id="0">
    <w:p w14:paraId="7D1261F2" w14:textId="77777777" w:rsidR="00902400" w:rsidRDefault="009024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399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818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79D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89936" w14:textId="77777777" w:rsidR="00902400" w:rsidRDefault="00902400" w:rsidP="009139A6">
      <w:r>
        <w:separator/>
      </w:r>
    </w:p>
  </w:footnote>
  <w:footnote w:type="continuationSeparator" w:id="0">
    <w:p w14:paraId="55556FC0" w14:textId="77777777" w:rsidR="00902400" w:rsidRDefault="009024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E9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A74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F08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400"/>
    <w:rsid w:val="000666E0"/>
    <w:rsid w:val="002510B7"/>
    <w:rsid w:val="005C130B"/>
    <w:rsid w:val="007222E4"/>
    <w:rsid w:val="00826F5C"/>
    <w:rsid w:val="00902400"/>
    <w:rsid w:val="009139A6"/>
    <w:rsid w:val="009448BB"/>
    <w:rsid w:val="00A3176C"/>
    <w:rsid w:val="00AE65F8"/>
    <w:rsid w:val="00BA00AB"/>
    <w:rsid w:val="00CB4ED9"/>
    <w:rsid w:val="00EB3209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4FE05"/>
  <w15:chartTrackingRefBased/>
  <w15:docId w15:val="{22133951-5E8D-43F2-8979-57E37CE9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2022-02-17T12:04:00Z</dcterms:created>
  <dcterms:modified xsi:type="dcterms:W3CDTF">2024-06-18T07:23:00Z</dcterms:modified>
</cp:coreProperties>
</file>